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6D8D8AC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511928">
        <w:rPr>
          <w:rFonts w:ascii="Verdana" w:eastAsia="Verdana" w:hAnsi="Verdana" w:cs="Times New Roman"/>
          <w:b/>
        </w:rPr>
        <w:t>1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3EE0459D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514116">
        <w:rPr>
          <w:rFonts w:cstheme="minorHAnsi"/>
          <w:b/>
          <w:szCs w:val="18"/>
          <w:lang w:eastAsia="pl-PL"/>
        </w:rPr>
        <w:t>1286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EE7E8B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514116" w:rsidRPr="00514116">
        <w:rPr>
          <w:b/>
          <w:bCs/>
          <w:sz w:val="20"/>
        </w:rPr>
        <w:t>Projekt i budowa sieci elektroenergetycznych SN/</w:t>
      </w:r>
      <w:proofErr w:type="spellStart"/>
      <w:r w:rsidR="00514116" w:rsidRPr="00514116">
        <w:rPr>
          <w:b/>
          <w:bCs/>
          <w:sz w:val="20"/>
        </w:rPr>
        <w:t>nN</w:t>
      </w:r>
      <w:proofErr w:type="spellEnd"/>
      <w:r w:rsidR="00514116" w:rsidRPr="00514116">
        <w:rPr>
          <w:b/>
          <w:bCs/>
          <w:sz w:val="20"/>
        </w:rPr>
        <w:t xml:space="preserve"> do zasilania obiektów na terenie PGE Dystrybucja S.A. Rejonu energetycznego Łomża Oddział Białystok - 3 części. PNO</w:t>
      </w:r>
      <w:r w:rsidR="00DD3605">
        <w:rPr>
          <w:rFonts w:cstheme="minorHAnsi"/>
          <w:b/>
          <w:szCs w:val="18"/>
          <w:lang w:eastAsia="pl-PL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25D0F530" w14:textId="77777777" w:rsidR="00514116" w:rsidRPr="00AC390E" w:rsidRDefault="00514116" w:rsidP="0051411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C5B0B87" w14:textId="77777777" w:rsidR="00514116" w:rsidRPr="00AC390E" w:rsidRDefault="00514116" w:rsidP="0051411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sieci elektroenergetycznych SN/</w:t>
          </w:r>
          <w:proofErr w:type="spellStart"/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- 3 części. PNO</w:t>
          </w:r>
        </w:p>
        <w:p w14:paraId="5205B493" w14:textId="2BD612C2" w:rsidR="00347E8D" w:rsidRPr="006B2C28" w:rsidRDefault="00514116" w:rsidP="0051411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POST/DYS/OB/GZ/01286/2026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7EE"/>
    <w:rsid w:val="00511928"/>
    <w:rsid w:val="0051411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7CF2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B2376"/>
    <w:rsid w:val="00BC3599"/>
    <w:rsid w:val="00BD1D08"/>
    <w:rsid w:val="00BD219D"/>
    <w:rsid w:val="00BD3D31"/>
    <w:rsid w:val="00BE0AE4"/>
    <w:rsid w:val="00BE2C8D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7039C"/>
    <w:rsid w:val="00D80DA2"/>
    <w:rsid w:val="00D80E4A"/>
    <w:rsid w:val="00D9793B"/>
    <w:rsid w:val="00DA64DB"/>
    <w:rsid w:val="00DB1E5E"/>
    <w:rsid w:val="00DB3B99"/>
    <w:rsid w:val="00DB4140"/>
    <w:rsid w:val="00DC202A"/>
    <w:rsid w:val="00DC6510"/>
    <w:rsid w:val="00DC76F0"/>
    <w:rsid w:val="00DC7E48"/>
    <w:rsid w:val="00DD06C0"/>
    <w:rsid w:val="00DD3605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E8B"/>
    <w:rsid w:val="00F01E75"/>
    <w:rsid w:val="00F21DD8"/>
    <w:rsid w:val="00F25128"/>
    <w:rsid w:val="00F32BD1"/>
    <w:rsid w:val="00F377D2"/>
    <w:rsid w:val="00F4718C"/>
    <w:rsid w:val="00F527EB"/>
    <w:rsid w:val="00F556A9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1286 - Załącznik nr 11 do SWZ.docx</dmsv2BaseFileName>
    <dmsv2BaseDisplayName xmlns="http://schemas.microsoft.com/sharepoint/v3">1286 - Załącznik nr 11 do SWZ</dmsv2BaseDisplayName>
    <dmsv2SWPP2ObjectNumber xmlns="http://schemas.microsoft.com/sharepoint/v3">POST/DYS/OB/GZ/01286/2026                         </dmsv2SWPP2ObjectNumber>
    <dmsv2SWPP2SumMD5 xmlns="http://schemas.microsoft.com/sharepoint/v3">4462632ec7875ffed12faab3dca209aa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24935475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FJ3FSM7XJ42E-819859022-16799</_dlc_DocId>
    <_dlc_DocIdUrl xmlns="a19cb1c7-c5c7-46d4-85ae-d83685407bba">
      <Url>https://swpp2.dms.gkpge.pl/sites/43/_layouts/15/DocIdRedir.aspx?ID=FJ3FSM7XJ42E-819859022-16799</Url>
      <Description>FJ3FSM7XJ42E-819859022-16799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D9C5FA-CD3B-496F-827A-B7978D4EE370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AD80E9-6B4B-47E0-B634-4278A683E8E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77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29</cp:revision>
  <cp:lastPrinted>2024-07-15T11:21:00Z</cp:lastPrinted>
  <dcterms:created xsi:type="dcterms:W3CDTF">2025-01-15T13:15:00Z</dcterms:created>
  <dcterms:modified xsi:type="dcterms:W3CDTF">2026-04-11T10:21:00Z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029318c0-d5a5-427c-a284-4219572c0a28</vt:lpwstr>
  </property>
</Properties>
</file>